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7C359" w14:textId="77777777" w:rsidR="002342F8" w:rsidRDefault="002342F8" w:rsidP="002342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WITCHINGHAM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d.1450-1)</w:t>
      </w:r>
    </w:p>
    <w:p w14:paraId="4FDDE933" w14:textId="77777777" w:rsidR="002342F8" w:rsidRDefault="002342F8" w:rsidP="002342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Fishley.</w:t>
      </w:r>
    </w:p>
    <w:p w14:paraId="0F482864" w14:textId="77777777" w:rsidR="002342F8" w:rsidRDefault="002342F8" w:rsidP="002342F8">
      <w:pPr>
        <w:pStyle w:val="NoSpacing"/>
        <w:rPr>
          <w:rFonts w:cs="Times New Roman"/>
          <w:szCs w:val="24"/>
        </w:rPr>
      </w:pPr>
    </w:p>
    <w:p w14:paraId="5E423627" w14:textId="77777777" w:rsidR="002342F8" w:rsidRDefault="002342F8" w:rsidP="002342F8">
      <w:pPr>
        <w:pStyle w:val="NoSpacing"/>
        <w:rPr>
          <w:rFonts w:cs="Times New Roman"/>
          <w:szCs w:val="24"/>
        </w:rPr>
      </w:pPr>
    </w:p>
    <w:p w14:paraId="2D246E5B" w14:textId="77777777" w:rsidR="002342F8" w:rsidRDefault="002342F8" w:rsidP="002342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John, who was seven when his father died.</w:t>
      </w:r>
    </w:p>
    <w:p w14:paraId="69AA5A05" w14:textId="77777777" w:rsidR="002342F8" w:rsidRDefault="002342F8" w:rsidP="002342F8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474C5E2A" w14:textId="77777777" w:rsidR="002342F8" w:rsidRDefault="002342F8" w:rsidP="002342F8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121-132,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7C53DC2" w14:textId="77777777" w:rsidR="002342F8" w:rsidRDefault="002342F8" w:rsidP="002342F8">
      <w:pPr>
        <w:pStyle w:val="NoSpacing"/>
        <w:rPr>
          <w:rFonts w:cs="Times New Roman"/>
          <w:szCs w:val="24"/>
        </w:rPr>
      </w:pPr>
    </w:p>
    <w:p w14:paraId="44DF26C6" w14:textId="77777777" w:rsidR="002342F8" w:rsidRDefault="002342F8" w:rsidP="002342F8">
      <w:pPr>
        <w:pStyle w:val="NoSpacing"/>
        <w:rPr>
          <w:rFonts w:cs="Times New Roman"/>
          <w:szCs w:val="24"/>
        </w:rPr>
      </w:pPr>
    </w:p>
    <w:p w14:paraId="3FDF57F7" w14:textId="77777777" w:rsidR="002342F8" w:rsidRDefault="002342F8" w:rsidP="002342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1450-1</w:t>
      </w:r>
      <w:r>
        <w:rPr>
          <w:rFonts w:cs="Times New Roman"/>
          <w:szCs w:val="24"/>
        </w:rPr>
        <w:tab/>
        <w:t>He died.   (ibid.)</w:t>
      </w:r>
    </w:p>
    <w:p w14:paraId="763E76FE" w14:textId="77777777" w:rsidR="002342F8" w:rsidRDefault="002342F8" w:rsidP="002342F8">
      <w:pPr>
        <w:pStyle w:val="NoSpacing"/>
        <w:rPr>
          <w:rFonts w:cs="Times New Roman"/>
          <w:szCs w:val="24"/>
        </w:rPr>
      </w:pPr>
    </w:p>
    <w:p w14:paraId="5567ED6D" w14:textId="77777777" w:rsidR="002342F8" w:rsidRDefault="002342F8" w:rsidP="002342F8">
      <w:pPr>
        <w:pStyle w:val="NoSpacing"/>
        <w:rPr>
          <w:rFonts w:cs="Times New Roman"/>
          <w:szCs w:val="24"/>
        </w:rPr>
      </w:pPr>
    </w:p>
    <w:p w14:paraId="0F0C51E2" w14:textId="77777777" w:rsidR="002342F8" w:rsidRDefault="002342F8" w:rsidP="002342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p w14:paraId="4A4A472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1AB3C" w14:textId="77777777" w:rsidR="002342F8" w:rsidRDefault="002342F8" w:rsidP="009139A6">
      <w:r>
        <w:separator/>
      </w:r>
    </w:p>
  </w:endnote>
  <w:endnote w:type="continuationSeparator" w:id="0">
    <w:p w14:paraId="23A7B4DF" w14:textId="77777777" w:rsidR="002342F8" w:rsidRDefault="002342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D96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25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77E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836C1" w14:textId="77777777" w:rsidR="002342F8" w:rsidRDefault="002342F8" w:rsidP="009139A6">
      <w:r>
        <w:separator/>
      </w:r>
    </w:p>
  </w:footnote>
  <w:footnote w:type="continuationSeparator" w:id="0">
    <w:p w14:paraId="6A1C1D3F" w14:textId="77777777" w:rsidR="002342F8" w:rsidRDefault="002342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3ED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CBA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820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2F8"/>
    <w:rsid w:val="000666E0"/>
    <w:rsid w:val="002342F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6F52D"/>
  <w15:chartTrackingRefBased/>
  <w15:docId w15:val="{1539106A-9157-4043-949A-0FF2CFCA4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2024-02-12T20:15:00Z</dcterms:created>
  <dcterms:modified xsi:type="dcterms:W3CDTF">2024-02-12T20:16:00Z</dcterms:modified>
</cp:coreProperties>
</file>